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504" w:rsidRDefault="00385504" w:rsidP="003855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MEDELTON</w:t>
      </w:r>
      <w:r>
        <w:rPr>
          <w:rFonts w:ascii="Times New Roman" w:hAnsi="Times New Roman" w:cs="Times New Roman"/>
          <w:sz w:val="24"/>
          <w:szCs w:val="24"/>
        </w:rPr>
        <w:t xml:space="preserve">      (fl.1468)</w:t>
      </w:r>
    </w:p>
    <w:p w:rsidR="00385504" w:rsidRDefault="00385504" w:rsidP="003855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Priest.</w:t>
      </w:r>
    </w:p>
    <w:p w:rsidR="00385504" w:rsidRDefault="00385504" w:rsidP="003855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5504" w:rsidRDefault="00385504" w:rsidP="003855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Lincoln diocese; resident on the diocese of Bath and Wells.</w:t>
      </w:r>
    </w:p>
    <w:p w:rsidR="00385504" w:rsidRDefault="00385504" w:rsidP="003855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p.40 n.61)</w:t>
      </w:r>
    </w:p>
    <w:p w:rsidR="00385504" w:rsidRDefault="00385504" w:rsidP="003855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5504" w:rsidRDefault="00385504" w:rsidP="003855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5504" w:rsidRDefault="00385504" w:rsidP="003855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Aug.1468</w:t>
      </w:r>
      <w:r>
        <w:rPr>
          <w:rFonts w:ascii="Times New Roman" w:hAnsi="Times New Roman" w:cs="Times New Roman"/>
          <w:sz w:val="24"/>
          <w:szCs w:val="24"/>
        </w:rPr>
        <w:tab/>
        <w:t>A papal faculty was issued in his favour to receive the office of notary</w:t>
      </w:r>
    </w:p>
    <w:p w:rsidR="00385504" w:rsidRDefault="00385504" w:rsidP="003855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public.  (ibid.)</w:t>
      </w:r>
    </w:p>
    <w:p w:rsidR="00385504" w:rsidRDefault="00385504" w:rsidP="003855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5504" w:rsidRDefault="00385504" w:rsidP="003855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5504" w:rsidRDefault="00385504" w:rsidP="003855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504" w:rsidRDefault="00385504" w:rsidP="00564E3C">
      <w:pPr>
        <w:spacing w:after="0" w:line="240" w:lineRule="auto"/>
      </w:pPr>
      <w:r>
        <w:separator/>
      </w:r>
    </w:p>
  </w:endnote>
  <w:endnote w:type="continuationSeparator" w:id="0">
    <w:p w:rsidR="00385504" w:rsidRDefault="0038550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85504">
      <w:rPr>
        <w:rFonts w:ascii="Times New Roman" w:hAnsi="Times New Roman" w:cs="Times New Roman"/>
        <w:noProof/>
        <w:sz w:val="24"/>
        <w:szCs w:val="24"/>
      </w:rPr>
      <w:t>16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504" w:rsidRDefault="00385504" w:rsidP="00564E3C">
      <w:pPr>
        <w:spacing w:after="0" w:line="240" w:lineRule="auto"/>
      </w:pPr>
      <w:r>
        <w:separator/>
      </w:r>
    </w:p>
  </w:footnote>
  <w:footnote w:type="continuationSeparator" w:id="0">
    <w:p w:rsidR="00385504" w:rsidRDefault="0038550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504"/>
    <w:rsid w:val="00372DC6"/>
    <w:rsid w:val="00385504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21F901-C404-48FE-99CD-30F79CEAA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2016-02-16T22:10:00Z</dcterms:created>
  <dcterms:modified xsi:type="dcterms:W3CDTF">2016-02-16T22:11:00Z</dcterms:modified>
</cp:coreProperties>
</file>